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2AE2AA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333029">
        <w:rPr>
          <w:rFonts w:cstheme="minorHAnsi"/>
          <w:b/>
          <w:szCs w:val="18"/>
        </w:rPr>
        <w:t xml:space="preserve">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4B348CD0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7D6F33" w:rsidRPr="00597364">
        <w:rPr>
          <w:rFonts w:cstheme="minorHAnsi"/>
          <w:noProof/>
          <w:szCs w:val="18"/>
          <w:lang w:eastAsia="pl-PL"/>
        </w:rPr>
        <w:t>POST/DYS/OW/GZ/01427/2026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7D6F33" w:rsidRPr="00597364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Otwock obszar R62: Gmina Kołbiel, Gmina Osieck, Gmina Celestynów, Miejscowość Jaźwiny gm. Pilawa - teren działania RE Otwock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39BDC3FF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7D6F33" w:rsidRPr="005973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Otwock obszar R62: Gmina Kołbiel, Gmina Osieck, Gmina Celestynów, Miejscowość Jaźwiny gm. Pilawa - teren działania RE Otwock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25379D18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7D6F33" w:rsidRPr="00597364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lastRenderedPageBreak/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 xml:space="preserve">montażu mufy lub muf przelotowych </w:t>
            </w:r>
            <w:r w:rsidRPr="00CD226A">
              <w:rPr>
                <w:rFonts w:asciiTheme="minorHAnsi" w:hAnsiTheme="minorHAnsi" w:cstheme="minorHAnsi"/>
                <w:sz w:val="20"/>
              </w:rPr>
              <w:lastRenderedPageBreak/>
              <w:t>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</w:t>
            </w:r>
            <w:r w:rsidRPr="00AD02FC">
              <w:rPr>
                <w:rFonts w:cstheme="minorHAnsi"/>
              </w:rPr>
              <w:lastRenderedPageBreak/>
              <w:t>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</w:t>
            </w:r>
            <w:r w:rsidRPr="00CD226A">
              <w:rPr>
                <w:rFonts w:cstheme="minorHAnsi"/>
              </w:rPr>
              <w:lastRenderedPageBreak/>
              <w:t xml:space="preserve">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142F53A5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7D6F33" w:rsidRPr="005973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Otwock obszar R62: Gmina Kołbiel, Gmina Osieck, Gmina Celestynów, Miejscowość Jaźwiny gm. Pilawa - teren działania RE Otwock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7D6F33" w:rsidRPr="00597364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Informacje poufne są zawarte na następujących stronach oferty …………………… i zostały opatrzone </w:t>
      </w:r>
      <w:r w:rsidRPr="00AD02FC">
        <w:rPr>
          <w:rFonts w:cstheme="minorHAnsi"/>
        </w:rPr>
        <w:lastRenderedPageBreak/>
        <w:t>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26CB678C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7D6F33" w:rsidRPr="00597364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Otwock obszar R62: Gmina Kołbiel, Gmina Osieck, Gmina Celestynów, Miejscowość Jaźwiny gm. Pilawa - teren działania RE Otwock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7D6F33" w:rsidRPr="00597364">
        <w:rPr>
          <w:rFonts w:cstheme="minorHAnsi"/>
          <w:b/>
          <w:noProof/>
        </w:rPr>
        <w:t>POST/DYS/OW/GZ/01427/2026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69D57B72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7D6F33" w:rsidRPr="00597364">
        <w:rPr>
          <w:rFonts w:cstheme="minorHAnsi"/>
          <w:noProof/>
          <w:lang w:eastAsia="pl-PL"/>
        </w:rPr>
        <w:t>POST/DYS/OW/GZ/01427/2026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7D6F33" w:rsidRPr="005973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Otwock obszar R62: Gmina Kołbiel, Gmina Osieck, Gmina Celestynów, Miejscowość Jaźwiny gm. Pilawa - teren działania RE Otwock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03BD3350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7D6F33" w:rsidRPr="00597364">
        <w:rPr>
          <w:rFonts w:cstheme="minorHAnsi"/>
          <w:noProof/>
          <w:lang w:eastAsia="pl-PL"/>
        </w:rPr>
        <w:t>POST/DYS/OW/GZ/01427/2026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7D6F33" w:rsidRPr="005973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Otwock obszar R62: Gmina Kołbiel, Gmina Osieck, Gmina Celestynów, Miejscowość Jaźwiny gm. Pilawa - teren działania RE Otwock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4B4EE7EC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7D6F33" w:rsidRPr="00597364">
        <w:rPr>
          <w:rFonts w:cstheme="minorHAnsi"/>
          <w:noProof/>
          <w:lang w:eastAsia="pl-PL"/>
        </w:rPr>
        <w:t>POST/DYS/OW/GZ/01427/2026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7D6F33" w:rsidRPr="00597364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Otwock obszar R62: Gmina Kołbiel, Gmina Osieck, Gmina Celestynów, Miejscowość Jaźwiny gm. Pilawa - teren działania RE Otwock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41786EAF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7D6F33" w:rsidRPr="005973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Otwock obszar R62: Gmina Kołbiel, Gmina Osieck, Gmina Celestynów, Miejscowość Jaźwiny gm. Pilawa - teren działania RE Otwock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39320602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7D6F33" w:rsidRPr="005973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POST/DYS/OW/GZ/01427/2026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41E6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4871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029"/>
    <w:rsid w:val="0033338A"/>
    <w:rsid w:val="0033689D"/>
    <w:rsid w:val="003373E9"/>
    <w:rsid w:val="00347E8D"/>
    <w:rsid w:val="00362C4E"/>
    <w:rsid w:val="00365B39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41DD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E67B1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A7B"/>
    <w:rsid w:val="00794EFB"/>
    <w:rsid w:val="007A0673"/>
    <w:rsid w:val="007A1B94"/>
    <w:rsid w:val="007A54F1"/>
    <w:rsid w:val="007A585B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D6F3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C50F0"/>
    <w:rsid w:val="00BD1D08"/>
    <w:rsid w:val="00BD663E"/>
    <w:rsid w:val="00BE0AE4"/>
    <w:rsid w:val="00BE38BB"/>
    <w:rsid w:val="00C0006C"/>
    <w:rsid w:val="00C003C6"/>
    <w:rsid w:val="00C10B09"/>
    <w:rsid w:val="00C12714"/>
    <w:rsid w:val="00C15428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D1C"/>
    <w:rsid w:val="00CE2F55"/>
    <w:rsid w:val="00CE7340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2EDA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1427_zał nr 4, 6, 7, 8, 11 do SWZ.docx</dmsv2BaseFileName>
    <dmsv2BaseDisplayName xmlns="http://schemas.microsoft.com/sharepoint/v3">1427_zał nr 4, 6, 7, 8, 11 do SWZ</dmsv2BaseDisplayName>
    <dmsv2SWPP2ObjectNumber xmlns="http://schemas.microsoft.com/sharepoint/v3">POST/DYS/OW/GZ/01427/2026                         </dmsv2SWPP2ObjectNumber>
    <dmsv2SWPP2SumMD5 xmlns="http://schemas.microsoft.com/sharepoint/v3">70500f89eb44066c93049afca236cea8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24997850</dmsv2BaseClientSystemDocumentID>
    <dmsv2BaseModifiedByID xmlns="http://schemas.microsoft.com/sharepoint/v3">11925987</dmsv2BaseModifiedByID>
    <dmsv2BaseCreatedByID xmlns="http://schemas.microsoft.com/sharepoint/v3">11925987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FJ3FSM7XJ42E-1649073643-21459</_dlc_DocId>
    <_dlc_DocIdUrl xmlns="a19cb1c7-c5c7-46d4-85ae-d83685407bba">
      <Url>https://swpp2.dms.gkpge.pl/sites/43/_layouts/15/DocIdRedir.aspx?ID=FJ3FSM7XJ42E-1649073643-21459</Url>
      <Description>FJ3FSM7XJ42E-1649073643-21459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29E5F5-5A8A-4983-A88A-2D49EC2680AA}"/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F77FCD-C77D-424E-A381-52CBF2A9A6E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17</Pages>
  <Words>5248</Words>
  <Characters>31494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2026-04-21T09:38:00Z</dcterms:created>
  <dcterms:modified xsi:type="dcterms:W3CDTF">2026-04-21T10:10:00Z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4cac2f94-9428-4701-88ce-16dc84777105</vt:lpwstr>
  </property>
</Properties>
</file>